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921EA" w14:textId="77777777" w:rsidR="00827524" w:rsidRDefault="00827524" w:rsidP="00827524">
      <w:r>
        <w:rPr>
          <w:u w:val="single"/>
        </w:rPr>
        <w:t>Margaret SHIRLEY</w:t>
      </w:r>
      <w:r>
        <w:t xml:space="preserve">    </w:t>
      </w:r>
      <w:proofErr w:type="gramStart"/>
      <w:r>
        <w:t xml:space="preserve">   (</w:t>
      </w:r>
      <w:proofErr w:type="gramEnd"/>
      <w:r>
        <w:t>fl.1464 -     )</w:t>
      </w:r>
    </w:p>
    <w:p w14:paraId="0287067F" w14:textId="77777777" w:rsidR="00827524" w:rsidRDefault="00827524" w:rsidP="00827524"/>
    <w:p w14:paraId="1110EC9D" w14:textId="77777777" w:rsidR="00827524" w:rsidRDefault="00827524" w:rsidP="00827524"/>
    <w:p w14:paraId="5151F889" w14:textId="77777777" w:rsidR="00827524" w:rsidRDefault="00827524" w:rsidP="00827524">
      <w:r>
        <w:t xml:space="preserve">Daughter of John Shirley of </w:t>
      </w:r>
      <w:proofErr w:type="spellStart"/>
      <w:r>
        <w:t>Ettington</w:t>
      </w:r>
      <w:proofErr w:type="spellEnd"/>
      <w:r>
        <w:t xml:space="preserve">(q.v.).   </w:t>
      </w:r>
    </w:p>
    <w:p w14:paraId="50B884C6" w14:textId="77777777" w:rsidR="00827524" w:rsidRDefault="00827524" w:rsidP="00827524">
      <w:r>
        <w:t>(FamilySearch)</w:t>
      </w:r>
    </w:p>
    <w:p w14:paraId="51CA7413" w14:textId="77777777" w:rsidR="00827524" w:rsidRDefault="00827524" w:rsidP="00827524"/>
    <w:p w14:paraId="5ED3D611" w14:textId="77777777" w:rsidR="00827524" w:rsidRDefault="00827524" w:rsidP="00827524"/>
    <w:p w14:paraId="7FC829DB" w14:textId="77777777" w:rsidR="00827524" w:rsidRDefault="00827524" w:rsidP="00827524">
      <w:r>
        <w:tab/>
        <w:t>1464</w:t>
      </w:r>
      <w:r>
        <w:tab/>
        <w:t>He was born in Staunton Harold.   (ibid.)</w:t>
      </w:r>
    </w:p>
    <w:p w14:paraId="3CFAB50A" w14:textId="77777777" w:rsidR="00827524" w:rsidRDefault="00827524" w:rsidP="00827524"/>
    <w:p w14:paraId="79000B7C" w14:textId="77777777" w:rsidR="00827524" w:rsidRDefault="00827524" w:rsidP="00827524"/>
    <w:p w14:paraId="11C57F7F" w14:textId="77777777" w:rsidR="00827524" w:rsidRPr="00FD7AA6" w:rsidRDefault="00827524" w:rsidP="00827524">
      <w:r>
        <w:t>20 September 2023</w:t>
      </w:r>
    </w:p>
    <w:p w14:paraId="135C99E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D3484" w14:textId="77777777" w:rsidR="00827524" w:rsidRDefault="00827524" w:rsidP="009139A6">
      <w:r>
        <w:separator/>
      </w:r>
    </w:p>
  </w:endnote>
  <w:endnote w:type="continuationSeparator" w:id="0">
    <w:p w14:paraId="4086F312" w14:textId="77777777" w:rsidR="00827524" w:rsidRDefault="008275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951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12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93FB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9075C" w14:textId="77777777" w:rsidR="00827524" w:rsidRDefault="00827524" w:rsidP="009139A6">
      <w:r>
        <w:separator/>
      </w:r>
    </w:p>
  </w:footnote>
  <w:footnote w:type="continuationSeparator" w:id="0">
    <w:p w14:paraId="2CCB0311" w14:textId="77777777" w:rsidR="00827524" w:rsidRDefault="008275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CE4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E8D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B7A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524"/>
    <w:rsid w:val="000666E0"/>
    <w:rsid w:val="002510B7"/>
    <w:rsid w:val="005C130B"/>
    <w:rsid w:val="00826F5C"/>
    <w:rsid w:val="0082752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F5E09"/>
  <w15:chartTrackingRefBased/>
  <w15:docId w15:val="{B68DAB29-C959-4526-AB00-F1C8C57B7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524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2023-09-20T13:32:00Z</dcterms:created>
  <dcterms:modified xsi:type="dcterms:W3CDTF">2023-09-20T13:32:00Z</dcterms:modified>
</cp:coreProperties>
</file>